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>(  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>(  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>(  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>(  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>(  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>(  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6058A7">
        <w:rPr>
          <w:rFonts w:cs="Arial"/>
          <w:b/>
          <w:caps/>
          <w:sz w:val="28"/>
          <w:szCs w:val="28"/>
        </w:rPr>
        <w:t>1507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D1204C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D1204C">
              <w:rPr>
                <w:rFonts w:cs="Arial"/>
                <w:sz w:val="20"/>
                <w:szCs w:val="20"/>
              </w:rPr>
              <w:t>Solicita realização de operação tapa-buracos na Rua Luiz de Moura, no Bairro Cidade Nova Jacareí.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D1204C" w:rsidRPr="00D1204C" w:rsidRDefault="003A77BE" w:rsidP="00D1204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Jacareí, Izaías José de Santana,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D1204C">
        <w:rPr>
          <w:rFonts w:cs="Arial"/>
        </w:rPr>
        <w:t xml:space="preserve">à </w:t>
      </w:r>
      <w:r w:rsidR="00D1204C" w:rsidRPr="00D1204C">
        <w:rPr>
          <w:rFonts w:cs="Arial"/>
        </w:rPr>
        <w:t xml:space="preserve">realização de operação tapa-buracos </w:t>
      </w:r>
      <w:r w:rsidR="00D1204C" w:rsidRPr="00D1204C">
        <w:rPr>
          <w:rFonts w:cs="Arial"/>
        </w:rPr>
        <w:t xml:space="preserve">em dois pontos da Rua Luiz de Moura, </w:t>
      </w:r>
      <w:r w:rsidR="00D1204C">
        <w:rPr>
          <w:rFonts w:cs="Arial"/>
        </w:rPr>
        <w:t xml:space="preserve">no Bairro </w:t>
      </w:r>
      <w:r w:rsidR="00D1204C" w:rsidRPr="00D1204C">
        <w:rPr>
          <w:rFonts w:cs="Arial"/>
        </w:rPr>
        <w:t xml:space="preserve">Cidade Nova Jacareí, </w:t>
      </w:r>
      <w:r w:rsidR="00D1204C">
        <w:rPr>
          <w:rFonts w:cs="Arial"/>
        </w:rPr>
        <w:t>que</w:t>
      </w:r>
      <w:r w:rsidR="00D1204C" w:rsidRPr="00D1204C">
        <w:rPr>
          <w:rFonts w:cs="Arial"/>
        </w:rPr>
        <w:t xml:space="preserve"> apresentam afundamento do piso.</w:t>
      </w:r>
    </w:p>
    <w:p w:rsidR="00D1204C" w:rsidRDefault="00D1204C" w:rsidP="00D1204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E</w:t>
      </w:r>
      <w:r w:rsidRPr="00D1204C">
        <w:rPr>
          <w:rFonts w:cs="Arial"/>
        </w:rPr>
        <w:t xml:space="preserve">m decorrência de serviços de manutenção em tubulações da rede de esgoto </w:t>
      </w:r>
      <w:r>
        <w:rPr>
          <w:rFonts w:cs="Arial"/>
        </w:rPr>
        <w:t xml:space="preserve">executados </w:t>
      </w:r>
      <w:r w:rsidRPr="00D1204C">
        <w:rPr>
          <w:rFonts w:cs="Arial"/>
        </w:rPr>
        <w:t xml:space="preserve">por terceirizada do SAAE, </w:t>
      </w:r>
      <w:r w:rsidRPr="00D1204C">
        <w:rPr>
          <w:rFonts w:cs="Arial"/>
        </w:rPr>
        <w:t>os serviços de reparo realizados para o fechamento dos respectivos buracos, devido à falta da correta compactação do solo e da qualidade do material empregado</w:t>
      </w:r>
      <w:r>
        <w:rPr>
          <w:rFonts w:cs="Arial"/>
        </w:rPr>
        <w:t>,</w:t>
      </w:r>
      <w:r w:rsidRPr="00D1204C">
        <w:rPr>
          <w:rFonts w:cs="Arial"/>
        </w:rPr>
        <w:t xml:space="preserve"> </w:t>
      </w:r>
      <w:r>
        <w:rPr>
          <w:rFonts w:cs="Arial"/>
        </w:rPr>
        <w:t>resultaram no</w:t>
      </w:r>
      <w:r w:rsidRPr="00D1204C">
        <w:rPr>
          <w:rFonts w:cs="Arial"/>
        </w:rPr>
        <w:t xml:space="preserve"> afundamento do piso asfáltico nos referidos pontos, que se localizam defronte a garagens, prejudicando a </w:t>
      </w:r>
      <w:r>
        <w:rPr>
          <w:rFonts w:cs="Arial"/>
        </w:rPr>
        <w:t xml:space="preserve">entrada e </w:t>
      </w:r>
      <w:r w:rsidRPr="00D1204C">
        <w:rPr>
          <w:rFonts w:cs="Arial"/>
        </w:rPr>
        <w:t>saída</w:t>
      </w:r>
      <w:r>
        <w:rPr>
          <w:rFonts w:cs="Arial"/>
        </w:rPr>
        <w:t xml:space="preserve"> </w:t>
      </w:r>
      <w:r w:rsidRPr="00D1204C">
        <w:rPr>
          <w:rFonts w:cs="Arial"/>
        </w:rPr>
        <w:t>dos veículos.</w:t>
      </w:r>
    </w:p>
    <w:p w:rsidR="00D1204C" w:rsidRPr="00DA5201" w:rsidRDefault="00D1204C" w:rsidP="00DA520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Seguem fotos.</w:t>
      </w:r>
    </w:p>
    <w:p w:rsidR="003A77BE" w:rsidRPr="001840AD" w:rsidRDefault="00D1204C" w:rsidP="00D1204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D1204C">
        <w:rPr>
          <w:rFonts w:cs="Arial"/>
        </w:rPr>
        <w:t>Desta forma, respeitosamente, acionamos a Administração Municipal e agradecemos por seu empenho para que a situação seja devidamente considerada e atendida.</w:t>
      </w:r>
    </w:p>
    <w:p w:rsidR="00D1204C" w:rsidRDefault="003A77BE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D1204C">
        <w:rPr>
          <w:rFonts w:cs="Arial"/>
        </w:rPr>
        <w:t>26 de agosto de 2020.</w:t>
      </w:r>
    </w:p>
    <w:p w:rsidR="00D1204C" w:rsidRDefault="00D1204C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1204C" w:rsidRDefault="00D1204C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1204C" w:rsidRPr="005D429C" w:rsidRDefault="00D1204C" w:rsidP="005D429C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DRA. MÁRCIA SANTOS</w:t>
      </w:r>
    </w:p>
    <w:p w:rsidR="00D1204C" w:rsidRDefault="00D1204C" w:rsidP="005D429C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Vereadora - PL</w:t>
      </w:r>
    </w:p>
    <w:p w:rsidR="00D1204C" w:rsidRDefault="00D1204C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D1204C" w:rsidRDefault="00D1204C" w:rsidP="00D1204C">
      <w:pPr>
        <w:pStyle w:val="Pr-Fotos"/>
      </w:pPr>
      <w:r>
        <w:rPr>
          <w:noProof/>
          <w:lang w:eastAsia="ja-JP"/>
        </w:rPr>
        <w:lastRenderedPageBreak/>
        <w:drawing>
          <wp:inline distT="0" distB="0" distL="0" distR="0" wp14:anchorId="5E6BC144">
            <wp:extent cx="5402580" cy="3101340"/>
            <wp:effectExtent l="0" t="0" r="7620" b="381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3101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04C" w:rsidRPr="005D429C" w:rsidRDefault="00D1204C" w:rsidP="00D1204C">
      <w:pPr>
        <w:pStyle w:val="Pr-Fotos"/>
      </w:pPr>
      <w:bookmarkStart w:id="0" w:name="_GoBack"/>
      <w:bookmarkEnd w:id="0"/>
      <w:r>
        <w:rPr>
          <w:noProof/>
          <w:lang w:eastAsia="ja-JP"/>
        </w:rPr>
        <w:drawing>
          <wp:inline distT="0" distB="0" distL="0" distR="0" wp14:anchorId="63104348">
            <wp:extent cx="5402580" cy="3398520"/>
            <wp:effectExtent l="0" t="0" r="762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3398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D1204C" w:rsidRPr="005D429C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2668" w:rsidRDefault="00422668">
      <w:r>
        <w:separator/>
      </w:r>
    </w:p>
  </w:endnote>
  <w:endnote w:type="continuationSeparator" w:id="0">
    <w:p w:rsidR="00422668" w:rsidRDefault="00422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2668" w:rsidRDefault="00422668">
      <w:r>
        <w:separator/>
      </w:r>
    </w:p>
  </w:footnote>
  <w:footnote w:type="continuationSeparator" w:id="0">
    <w:p w:rsidR="00422668" w:rsidRDefault="004226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Default="003A77BE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D1204C">
      <w:rPr>
        <w:rFonts w:cs="Arial"/>
        <w:b/>
        <w:sz w:val="20"/>
        <w:szCs w:val="20"/>
        <w:u w:val="single"/>
      </w:rPr>
      <w:t>1507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20</w:t>
    </w:r>
    <w:r w:rsidR="00D1204C" w:rsidRPr="00D1204C">
      <w:rPr>
        <w:rFonts w:cs="Arial"/>
        <w:b/>
        <w:sz w:val="20"/>
        <w:szCs w:val="20"/>
        <w:u w:val="single"/>
      </w:rPr>
      <w:t xml:space="preserve"> - Vereadora Dra. Márcia Santos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C48BA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C48BA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1204C" w:rsidRPr="00317C1A" w:rsidRDefault="00D1204C" w:rsidP="007E3F69">
    <w:pPr>
      <w:tabs>
        <w:tab w:val="left" w:pos="2835"/>
      </w:tabs>
      <w:jc w:val="right"/>
      <w:rPr>
        <w:sz w:val="20"/>
        <w:szCs w:val="20"/>
      </w:rPr>
    </w:pP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22668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58A7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C48BA"/>
    <w:rsid w:val="00CD06BD"/>
    <w:rsid w:val="00CE750E"/>
    <w:rsid w:val="00CF31DE"/>
    <w:rsid w:val="00D02CDE"/>
    <w:rsid w:val="00D1204C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4D3B7-9186-41F2-A664-DF4676BC4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2</Pages>
  <Words>170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3</cp:revision>
  <cp:lastPrinted>2020-08-24T12:29:00Z</cp:lastPrinted>
  <dcterms:created xsi:type="dcterms:W3CDTF">2020-08-24T12:29:00Z</dcterms:created>
  <dcterms:modified xsi:type="dcterms:W3CDTF">2020-08-24T12:29:00Z</dcterms:modified>
</cp:coreProperties>
</file>